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CAB" w:rsidRDefault="004E4CAB" w:rsidP="004E4CAB">
      <w:pPr>
        <w:pStyle w:val="NoSpacing"/>
      </w:pPr>
      <w:r>
        <w:rPr>
          <w:u w:val="single"/>
        </w:rPr>
        <w:t>Florence JOHNSON</w:t>
      </w:r>
      <w:r>
        <w:t xml:space="preserve">       (fl.1500)</w:t>
      </w:r>
    </w:p>
    <w:p w:rsidR="004E4CAB" w:rsidRDefault="004E4CAB" w:rsidP="004E4CAB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4E4CAB" w:rsidRDefault="004E4CAB" w:rsidP="004E4CAB">
      <w:pPr>
        <w:pStyle w:val="NoSpacing"/>
      </w:pPr>
    </w:p>
    <w:p w:rsidR="004E4CAB" w:rsidRDefault="004E4CAB" w:rsidP="004E4CAB">
      <w:pPr>
        <w:pStyle w:val="NoSpacing"/>
      </w:pPr>
    </w:p>
    <w:p w:rsidR="004E4CAB" w:rsidRDefault="004E4CAB" w:rsidP="004E4CAB">
      <w:pPr>
        <w:pStyle w:val="NoSpacing"/>
      </w:pPr>
      <w:r>
        <w:tab/>
        <w:t>1500</w:t>
      </w:r>
      <w:r>
        <w:tab/>
        <w:t>She made her Will.</w:t>
      </w:r>
    </w:p>
    <w:p w:rsidR="004E4CAB" w:rsidRDefault="004E4CAB" w:rsidP="004E4CA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78)</w:t>
      </w:r>
    </w:p>
    <w:p w:rsidR="004E4CAB" w:rsidRDefault="004E4CAB" w:rsidP="004E4CAB">
      <w:pPr>
        <w:pStyle w:val="NoSpacing"/>
      </w:pPr>
    </w:p>
    <w:p w:rsidR="004E4CAB" w:rsidRDefault="004E4CAB" w:rsidP="004E4CAB">
      <w:pPr>
        <w:pStyle w:val="NoSpacing"/>
      </w:pPr>
    </w:p>
    <w:p w:rsidR="00E47068" w:rsidRPr="00C009D8" w:rsidRDefault="004E4CAB" w:rsidP="004E4CAB">
      <w:pPr>
        <w:pStyle w:val="NoSpacing"/>
      </w:pPr>
      <w:r>
        <w:t>25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CAB" w:rsidRDefault="004E4CAB" w:rsidP="00920DE3">
      <w:pPr>
        <w:spacing w:after="0" w:line="240" w:lineRule="auto"/>
      </w:pPr>
      <w:r>
        <w:separator/>
      </w:r>
    </w:p>
  </w:endnote>
  <w:endnote w:type="continuationSeparator" w:id="0">
    <w:p w:rsidR="004E4CAB" w:rsidRDefault="004E4C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CAB" w:rsidRDefault="004E4CAB" w:rsidP="00920DE3">
      <w:pPr>
        <w:spacing w:after="0" w:line="240" w:lineRule="auto"/>
      </w:pPr>
      <w:r>
        <w:separator/>
      </w:r>
    </w:p>
  </w:footnote>
  <w:footnote w:type="continuationSeparator" w:id="0">
    <w:p w:rsidR="004E4CAB" w:rsidRDefault="004E4C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CAB"/>
    <w:rsid w:val="00120749"/>
    <w:rsid w:val="004E4CA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4C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4C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2014-03-09T20:20:00Z</dcterms:created>
  <dcterms:modified xsi:type="dcterms:W3CDTF">2014-03-09T20:20:00Z</dcterms:modified>
</cp:coreProperties>
</file>